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7282F06C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E76CFF">
        <w:rPr>
          <w:b/>
          <w:color w:val="FF5200" w:themeColor="accent2"/>
          <w:sz w:val="36"/>
          <w:szCs w:val="36"/>
        </w:rPr>
        <w:t>názvem „</w:t>
      </w:r>
      <w:r w:rsidR="00E76CFF" w:rsidRPr="00E76CFF">
        <w:rPr>
          <w:b/>
          <w:color w:val="FF5200" w:themeColor="accent2"/>
          <w:sz w:val="36"/>
          <w:szCs w:val="36"/>
        </w:rPr>
        <w:t>Úspory v LDS – Olomoucký kraj</w:t>
      </w:r>
      <w:r w:rsidRPr="00E76CFF">
        <w:rPr>
          <w:b/>
          <w:color w:val="FF5200" w:themeColor="accent2"/>
          <w:sz w:val="36"/>
          <w:szCs w:val="36"/>
        </w:rPr>
        <w:t xml:space="preserve">“ vedené pod </w:t>
      </w:r>
      <w:r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76CFF"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71673/2026-SŽ-GŘ-O15 </w:t>
      </w:r>
      <w:r w:rsidRPr="00E76CFF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(č.j. dokumentu Výzvy k podání nabídky)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7D1A56CF" w14:textId="72DFFFCB" w:rsidR="00FE429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62632" w:history="1">
            <w:r w:rsidR="00FE4290" w:rsidRPr="00D64A07">
              <w:rPr>
                <w:rStyle w:val="Hypertextovodkaz"/>
              </w:rPr>
              <w:t>Kapitola č. 1 Všeobecné informace o dodavateli</w:t>
            </w:r>
            <w:r w:rsidR="00FE4290">
              <w:rPr>
                <w:noProof/>
                <w:webHidden/>
              </w:rPr>
              <w:tab/>
            </w:r>
            <w:r w:rsidR="00FE4290">
              <w:rPr>
                <w:noProof/>
                <w:webHidden/>
              </w:rPr>
              <w:fldChar w:fldCharType="begin"/>
            </w:r>
            <w:r w:rsidR="00FE4290">
              <w:rPr>
                <w:noProof/>
                <w:webHidden/>
              </w:rPr>
              <w:instrText xml:space="preserve"> PAGEREF _Toc208862632 \h </w:instrText>
            </w:r>
            <w:r w:rsidR="00FE4290">
              <w:rPr>
                <w:noProof/>
                <w:webHidden/>
              </w:rPr>
            </w:r>
            <w:r w:rsidR="00FE4290"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2</w:t>
            </w:r>
            <w:r w:rsidR="00FE4290">
              <w:rPr>
                <w:noProof/>
                <w:webHidden/>
              </w:rPr>
              <w:fldChar w:fldCharType="end"/>
            </w:r>
          </w:hyperlink>
        </w:p>
        <w:p w14:paraId="768148A5" w14:textId="3AE7C69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3" w:history="1">
            <w:r w:rsidRPr="00D64A07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CCCF1C" w14:textId="168E537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4" w:history="1">
            <w:r w:rsidRPr="00D64A07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325809" w14:textId="5CD5607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5" w:history="1">
            <w:r w:rsidRPr="00D64A07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683C91" w14:textId="24E0A609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6" w:history="1">
            <w:r w:rsidRPr="00D64A07">
              <w:rPr>
                <w:rStyle w:val="Hypertextovodkaz"/>
              </w:rPr>
              <w:t>kapitola č. 5 Čestné prohlášení ke splnění ekonomické kvalifikace</w:t>
            </w:r>
            <w:r w:rsidR="00E76CFF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64B5" w14:textId="6786CAE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7" w:history="1">
            <w:r w:rsidRPr="00D64A07">
              <w:rPr>
                <w:rStyle w:val="Hypertextovodkaz"/>
              </w:rPr>
              <w:t xml:space="preserve">Kapitola č. 6 Seznam </w:t>
            </w:r>
            <w:r w:rsidR="00A40BAA">
              <w:rPr>
                <w:rStyle w:val="Hypertextovodkaz"/>
              </w:rPr>
              <w:t>významných dodávek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6C7262" w14:textId="492CF0B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8" w:history="1">
            <w:r w:rsidRPr="00D64A07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6CF28A" w14:textId="560004B1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39" w:history="1">
            <w:r w:rsidRPr="00D64A07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A18946" w14:textId="5C04093E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0" w:history="1">
            <w:r w:rsidRPr="00D64A07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1C26E9" w14:textId="1EC0C5E7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1" w:history="1">
            <w:r w:rsidRPr="00D64A07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D8272" w14:textId="3252BA94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2" w:history="1">
            <w:r w:rsidRPr="00D64A07">
              <w:rPr>
                <w:rStyle w:val="Hypertextovodkaz"/>
              </w:rPr>
              <w:t>Kapitola č. 11 Přehled technických zařízení</w:t>
            </w:r>
            <w:r w:rsidR="00E76CFF">
              <w:rPr>
                <w:rStyle w:val="Hypertextovodkaz"/>
              </w:rPr>
              <w:t xml:space="preserve"> - 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524C65" w14:textId="5BB57B50" w:rsidR="00FE4290" w:rsidRDefault="00FE429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62643" w:history="1">
            <w:r w:rsidRPr="00D64A07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_Toc208862643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76CF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6263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6263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6263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6263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DC97992" w:rsidR="00D6532E" w:rsidRPr="006564BB" w:rsidRDefault="00D6532E" w:rsidP="00EF4E96">
      <w:pPr>
        <w:pStyle w:val="Nadpisbezsl1-1"/>
        <w:jc w:val="both"/>
      </w:pPr>
      <w:bookmarkStart w:id="8" w:name="_Toc208862636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4"/>
      </w:r>
      <w:bookmarkEnd w:id="8"/>
    </w:p>
    <w:p w14:paraId="76D114A6" w14:textId="21F8E8B4" w:rsidR="00D6532E" w:rsidRPr="006564BB" w:rsidRDefault="00E76CFF" w:rsidP="00C52A6F">
      <w:pPr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>Neobsazeno.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6B67241" w:rsidR="0035531B" w:rsidRDefault="00BE7668" w:rsidP="00EF4E96">
      <w:pPr>
        <w:pStyle w:val="Nadpisbezsl1-1"/>
        <w:jc w:val="both"/>
      </w:pPr>
      <w:bookmarkStart w:id="9" w:name="_Toc20886263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 xml:space="preserve">Seznam </w:t>
      </w:r>
      <w:bookmarkEnd w:id="9"/>
      <w:r w:rsidR="002F0848">
        <w:t>VÝZNAMNÝCH DODÁVEK</w:t>
      </w:r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0DE1E6F2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 xml:space="preserve">Název zakázky/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1A41F6F8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 xml:space="preserve">Předmět plnění (popis věcného rozsahu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</w:rPr>
              <w:t xml:space="preserve">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0B030E10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 xml:space="preserve">Termín plnění dle smlouvy a doba dokončení </w:t>
            </w:r>
            <w:r w:rsidR="002F0848">
              <w:rPr>
                <w:b/>
              </w:rPr>
              <w:t>dodávky</w:t>
            </w:r>
            <w:r w:rsidRPr="00AD792A">
              <w:rPr>
                <w:b/>
              </w:rPr>
              <w:t xml:space="preserve">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45BB41F4" w:rsidR="00DD63D8" w:rsidRPr="002F0848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</w:t>
            </w:r>
            <w:r w:rsidR="002F0848">
              <w:rPr>
                <w:b/>
              </w:rPr>
              <w:t>dodávky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>požadovaných v čl. 8.</w:t>
            </w:r>
            <w:r w:rsidR="002F0848">
              <w:rPr>
                <w:b/>
              </w:rPr>
              <w:t>5</w:t>
            </w:r>
            <w:r w:rsidRPr="00FF1BC8">
              <w:rPr>
                <w:b/>
              </w:rPr>
              <w:t xml:space="preserve">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>, které dodavatel poskytl** za poslední</w:t>
            </w:r>
            <w:r w:rsidR="002F0848">
              <w:rPr>
                <w:b/>
              </w:rPr>
              <w:t xml:space="preserve"> 3 roky</w:t>
            </w:r>
            <w:r w:rsidR="00DD63D8" w:rsidRPr="00AD792A">
              <w:rPr>
                <w:b/>
              </w:rPr>
              <w:t xml:space="preserve">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283440BA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 xml:space="preserve">i takové </w:t>
      </w:r>
      <w:r w:rsidR="002F0848">
        <w:t>dodávky</w:t>
      </w:r>
      <w:r>
        <w:t>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26F9712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 w:rsidR="00B06E8B">
        <w:t>xx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0886263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717" w:type="dxa"/>
        <w:tblLayout w:type="fixed"/>
        <w:tblLook w:val="04E0" w:firstRow="1" w:lastRow="1" w:firstColumn="1" w:lastColumn="0" w:noHBand="0" w:noVBand="1"/>
      </w:tblPr>
      <w:tblGrid>
        <w:gridCol w:w="4491"/>
        <w:gridCol w:w="4226"/>
      </w:tblGrid>
      <w:tr w:rsidR="008B4003" w:rsidRPr="00EE3C5F" w14:paraId="3BC61869" w14:textId="77777777" w:rsidTr="00E76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4226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E76CF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E76CFF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E76CFF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91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226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08862639"/>
      <w:r w:rsidRPr="002F0848">
        <w:lastRenderedPageBreak/>
        <w:t>Kapitola</w:t>
      </w:r>
      <w:r w:rsidR="0035531B" w:rsidRPr="002F0848">
        <w:t xml:space="preserve"> č. </w:t>
      </w:r>
      <w:r w:rsidR="00D84A9C" w:rsidRPr="002F0848">
        <w:t xml:space="preserve">8 </w:t>
      </w:r>
      <w:r w:rsidR="00ED1816" w:rsidRPr="002F0848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činností </w:t>
            </w:r>
            <w:r w:rsidR="00170521"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B06E8B">
        <w:t xml:space="preserve">/ </w:t>
      </w:r>
      <w:r w:rsidR="007A2277" w:rsidRPr="00B06E8B">
        <w:t xml:space="preserve">autorizace pro ověřování výsledků zeměměřických činností </w:t>
      </w:r>
      <w:r w:rsidRPr="00B06E8B">
        <w:t>či jiná odborná způsobilost:</w:t>
      </w:r>
      <w:r>
        <w:t xml:space="preserve">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0886264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0886264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3D106291" w:rsidR="00066766" w:rsidRDefault="00EB5220" w:rsidP="00EB5220">
      <w:pPr>
        <w:pStyle w:val="Nadpisbezsl1-1"/>
      </w:pPr>
      <w:bookmarkStart w:id="14" w:name="_Toc208862642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166978">
        <w:rPr>
          <w:rStyle w:val="Znakapoznpodarou"/>
        </w:rPr>
        <w:footnoteReference w:id="7"/>
      </w:r>
      <w:bookmarkEnd w:id="14"/>
    </w:p>
    <w:p w14:paraId="2C8EA334" w14:textId="123DEB5A" w:rsidR="00EB5220" w:rsidRDefault="00E76CFF" w:rsidP="00EB5220">
      <w:pPr>
        <w:pStyle w:val="Textbezslovn"/>
        <w:tabs>
          <w:tab w:val="left" w:pos="851"/>
        </w:tabs>
      </w:pPr>
      <w:r>
        <w:t>Neobsazeno.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0886264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 xml:space="preserve">Obchodní tajemství či jiné informace dle § 3 </w:t>
            </w:r>
            <w:proofErr w:type="spellStart"/>
            <w:r w:rsidRPr="00986260">
              <w:rPr>
                <w:rStyle w:val="Siln"/>
              </w:rPr>
              <w:t>odst</w:t>
            </w:r>
            <w:proofErr w:type="spellEnd"/>
            <w:r w:rsidRPr="00986260">
              <w:rPr>
                <w:rStyle w:val="Sil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2A6EF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2A6EFD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7B85F" w14:textId="77777777" w:rsidR="002A6EFD" w:rsidRDefault="002A6EFD" w:rsidP="00962258">
      <w:pPr>
        <w:spacing w:after="0" w:line="240" w:lineRule="auto"/>
      </w:pPr>
      <w:r>
        <w:separator/>
      </w:r>
    </w:p>
  </w:endnote>
  <w:endnote w:type="continuationSeparator" w:id="0">
    <w:p w14:paraId="289C1214" w14:textId="77777777" w:rsidR="002A6EFD" w:rsidRDefault="002A6E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B8E07" w14:textId="77777777" w:rsidR="002A6EFD" w:rsidRDefault="002A6EFD" w:rsidP="00962258">
      <w:pPr>
        <w:spacing w:after="0" w:line="240" w:lineRule="auto"/>
      </w:pPr>
      <w:r>
        <w:separator/>
      </w:r>
    </w:p>
  </w:footnote>
  <w:footnote w:type="continuationSeparator" w:id="0">
    <w:p w14:paraId="3DECB6A8" w14:textId="77777777" w:rsidR="002A6EFD" w:rsidRDefault="002A6EFD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AB2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63B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A6EFD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0848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0B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0BAA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4B1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A99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6E8B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1DB1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20D7"/>
    <w:rsid w:val="00E22792"/>
    <w:rsid w:val="00E22C30"/>
    <w:rsid w:val="00E23814"/>
    <w:rsid w:val="00E247E2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6CFF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5B9B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71CFC"/>
    <w:rsid w:val="00072AB2"/>
    <w:rsid w:val="000A3127"/>
    <w:rsid w:val="001079AC"/>
    <w:rsid w:val="00174711"/>
    <w:rsid w:val="00215FBE"/>
    <w:rsid w:val="002419DB"/>
    <w:rsid w:val="002450A8"/>
    <w:rsid w:val="002479B1"/>
    <w:rsid w:val="00374734"/>
    <w:rsid w:val="00376800"/>
    <w:rsid w:val="0045525D"/>
    <w:rsid w:val="004B48D8"/>
    <w:rsid w:val="00581789"/>
    <w:rsid w:val="00592296"/>
    <w:rsid w:val="006944B0"/>
    <w:rsid w:val="006B7641"/>
    <w:rsid w:val="006C6A0E"/>
    <w:rsid w:val="00746B38"/>
    <w:rsid w:val="007B20B0"/>
    <w:rsid w:val="007C641A"/>
    <w:rsid w:val="008211BB"/>
    <w:rsid w:val="00925D65"/>
    <w:rsid w:val="00AB54B1"/>
    <w:rsid w:val="00AC4100"/>
    <w:rsid w:val="00BC73A3"/>
    <w:rsid w:val="00C74C99"/>
    <w:rsid w:val="00CD0DBE"/>
    <w:rsid w:val="00CF089C"/>
    <w:rsid w:val="00E16E5B"/>
    <w:rsid w:val="00E247E2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BC7FFA-3BBE-410B-AFFC-A80AC0566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86</TotalTime>
  <Pages>15</Pages>
  <Words>3247</Words>
  <Characters>19164</Characters>
  <Application>Microsoft Office Word</Application>
  <DocSecurity>0</DocSecurity>
  <Lines>159</Lines>
  <Paragraphs>44</Paragraphs>
  <ScaleCrop>false</ScaleCrop>
  <Company>SŽDC s.o.</Company>
  <LinksUpToDate>false</LinksUpToDate>
  <CharactersWithSpaces>22367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Bauer Michal</cp:lastModifiedBy>
  <cp:revision>79</cp:revision>
  <cp:lastPrinted>2019-03-07T14:42:00Z</cp:lastPrinted>
  <dcterms:created xsi:type="dcterms:W3CDTF">2025-08-26T09:04:00Z</dcterms:created>
  <dcterms:modified xsi:type="dcterms:W3CDTF">2026-05-06T09:07:00Z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